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CCE" w:rsidRDefault="00E43CCE" w:rsidP="00E43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Benedict MATHEW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(fl.1424)</w:t>
      </w:r>
    </w:p>
    <w:p w:rsidR="00E43CCE" w:rsidRDefault="00E43CCE" w:rsidP="00E43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43CCE" w:rsidRDefault="00E43CCE" w:rsidP="00E43C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CCE" w:rsidRDefault="00E43CCE" w:rsidP="00E43C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CCE" w:rsidRDefault="00E43CCE" w:rsidP="00E43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Chudleigh Parish Church, Devon.</w:t>
      </w:r>
    </w:p>
    <w:p w:rsidR="00E43CCE" w:rsidRDefault="00E43CCE" w:rsidP="00E43CCE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 Bishop of Exeter 1420-55” vol.4 pp.86-7)</w:t>
      </w:r>
    </w:p>
    <w:p w:rsidR="00E43CCE" w:rsidRDefault="00E43CCE" w:rsidP="00E43CCE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D5B8A" w:rsidRPr="00E43CCE" w:rsidRDefault="00E43CCE" w:rsidP="00E43C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  <w:bookmarkStart w:id="0" w:name="_GoBack"/>
      <w:bookmarkEnd w:id="0"/>
    </w:p>
    <w:sectPr w:rsidR="00DD5B8A" w:rsidRPr="00E43C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CCE" w:rsidRDefault="00E43CCE" w:rsidP="00564E3C">
      <w:pPr>
        <w:spacing w:after="0" w:line="240" w:lineRule="auto"/>
      </w:pPr>
      <w:r>
        <w:separator/>
      </w:r>
    </w:p>
  </w:endnote>
  <w:endnote w:type="continuationSeparator" w:id="0">
    <w:p w:rsidR="00E43CCE" w:rsidRDefault="00E43CC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43CCE">
      <w:rPr>
        <w:rFonts w:ascii="Times New Roman" w:hAnsi="Times New Roman" w:cs="Times New Roman"/>
        <w:noProof/>
        <w:sz w:val="24"/>
        <w:szCs w:val="24"/>
      </w:rPr>
      <w:t>20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CCE" w:rsidRDefault="00E43CCE" w:rsidP="00564E3C">
      <w:pPr>
        <w:spacing w:after="0" w:line="240" w:lineRule="auto"/>
      </w:pPr>
      <w:r>
        <w:separator/>
      </w:r>
    </w:p>
  </w:footnote>
  <w:footnote w:type="continuationSeparator" w:id="0">
    <w:p w:rsidR="00E43CCE" w:rsidRDefault="00E43CC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CE"/>
    <w:rsid w:val="00372DC6"/>
    <w:rsid w:val="00564E3C"/>
    <w:rsid w:val="0064591D"/>
    <w:rsid w:val="00DD5B8A"/>
    <w:rsid w:val="00E43CCE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C40FD"/>
  <w15:chartTrackingRefBased/>
  <w15:docId w15:val="{788E8DA1-4768-4373-A65A-90C1E7F3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2016-02-20T16:45:00Z</dcterms:created>
  <dcterms:modified xsi:type="dcterms:W3CDTF">2016-02-20T16:45:00Z</dcterms:modified>
</cp:coreProperties>
</file>